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对未取得采矿许可证擅自采矿的，擅自进入国家规划矿区、对国民经济具有重要价值的矿区范围采矿的，擅自开采国家规定实行保护性开采的特定矿种的行政处罚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黄金海岸北区由自然资源和规划局负责；其他区域由各乡镇（南区）政府负责</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矿产资源法》第三十九条，违反本法规定，未取得采矿许可证擅自采矿的，擅自进入国家规划矿区、对国民经济具有重要价值的矿区范围采矿的，擅自开采国家规定实行保护性开采的特定矿种的，责令停止开采、赔偿损失，没收采出的矿产品和违法所得，可以并处罚款;拒不停止开采，造成矿产资源破坏的，依照刑法有关规定对直接责任人员追究刑事责任。</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单位和个人进入他人依法设立的国有矿山企业和其他矿山企业矿区范围内采矿的，依照前款规定处罚。                       《中华人民共和国矿产资源法实施细则》（国务院令第152号）第四十二条，依照《</w:t>
            </w:r>
            <w:r>
              <w:rPr>
                <w:rFonts w:ascii="仿宋_GB2312" w:eastAsia="仿宋_GB2312" w:cs="黑体" w:hAnsi="Calibri"/>
                <w:kern w:val="0"/>
                <w:sz w:val="18"/>
                <w:szCs w:val="18"/>
              </w:rPr>
              <w:t>中华人民共和国</w:t>
            </w:r>
            <w:r>
              <w:rPr>
                <w:rFonts w:ascii="仿宋_GB2312" w:eastAsia="仿宋_GB2312" w:cs="黑体" w:hAnsi="Calibri" w:hint="eastAsia"/>
                <w:kern w:val="0"/>
                <w:sz w:val="18"/>
                <w:szCs w:val="18"/>
              </w:rPr>
              <w:t>矿产资源法》第三十九条、第四十条、第四十二条、第四十三条、第四十四条规定处以罚款的，分别按照下列规定执行:</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(一)未取得采矿许可证擅自采矿的，擅自进入国家规划矿区、对国民经济具有重要价值的矿区和他人矿区范围采矿的，擅自开采国家规定实行保护性开采的特定矿种的，处以违法所得50%以下的罚款;</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(二)超越批准的矿区范围采矿的，处以违法所得30%以下的罚款;</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(三)买卖、出租或者以其他形式转让矿产资源的，买卖、出租采矿权的，对卖方、出租方、出让方处以违法所得一倍以下的罚款;</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(四)非法用采矿权作抵押的，处以5000元以下的罚款;</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(五)违反规定收购和销售国家规定统一收购的矿产品的，处以违法所得一倍以下的罚款;</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(六)采取破坏性的开采方法开采矿产资源，造成矿产资源严重破坏的，处以相当于矿产资源损失价值50%以下的罚款。       《</w:t>
            </w:r>
            <w:r>
              <w:rPr>
                <w:rFonts w:ascii="仿宋_GB2312" w:eastAsia="仿宋_GB2312" w:cs="黑体" w:hAnsi="Calibri"/>
                <w:kern w:val="0"/>
                <w:sz w:val="18"/>
                <w:szCs w:val="18"/>
              </w:rPr>
              <w:t>中华人民共和国</w:t>
            </w:r>
            <w:bookmarkStart w:id="0" w:name="_GoBack"/>
            <w:bookmarkEnd w:id="0"/>
            <w:r>
              <w:rPr>
                <w:rFonts w:ascii="仿宋_GB2312" w:eastAsia="仿宋_GB2312" w:cs="黑体" w:hAnsi="Calibri" w:hint="eastAsia"/>
                <w:kern w:val="0"/>
                <w:sz w:val="18"/>
                <w:szCs w:val="18"/>
              </w:rPr>
              <w:t>矿产资源开采登记管理办法》（国务院令第241号）第十七条任何单位和个人未领取采矿许可证擅自采矿的，擅自进入国家规划矿区和对国民经济具有重要价值的矿区范围采矿的，擅自开采国家规定实行保护性开采的特定矿种的，超越批准的矿区范围采矿的，由登记管理机关依照有关法律、行政法规的规定予以处罚。</w:t>
            </w:r>
          </w:p>
          <w:p>
            <w:pPr>
              <w:keepNext w:val="0"/>
              <w:keepLines w:val="0"/>
              <w:pageBreakBefore w:val="0"/>
              <w:kinsoku/>
              <w:wordWrap/>
              <w:overflowPunct/>
              <w:topLinePunct w:val="0"/>
              <w:autoSpaceDE/>
              <w:autoSpaceDN/>
              <w:bidi w:val="0"/>
              <w:adjustRightInd/>
              <w:snapToGrid/>
              <w:spacing w:line="22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keepNext w:val="0"/>
              <w:keepLines w:val="0"/>
              <w:pageBreakBefore w:val="0"/>
              <w:kinsoku/>
              <w:wordWrap/>
              <w:overflowPunct/>
              <w:topLinePunct w:val="0"/>
              <w:autoSpaceDE/>
              <w:autoSpaceDN/>
              <w:bidi w:val="0"/>
              <w:adjustRightInd/>
              <w:snapToGrid/>
              <w:spacing w:line="220" w:lineRule="exact"/>
              <w:rPr>
                <w:rFonts w:ascii="仿宋_GB2312" w:eastAsia="仿宋_GB2312" w:cs="黑体"/>
                <w:b/>
                <w:bCs/>
                <w:color w:val="000000"/>
                <w:szCs w:val="21"/>
              </w:rPr>
            </w:pPr>
            <w:r>
              <w:rPr>
                <w:rFonts w:ascii="仿宋_GB2312" w:eastAsia="仿宋_GB2312" w:cs="黑体" w:hAnsi="黑体" w:hint="eastAsia"/>
                <w:color w:val="000000"/>
                <w:sz w:val="18"/>
                <w:szCs w:val="18"/>
              </w:rPr>
              <w:t>昌办字〔2019〕39号第（三十三）条</w:t>
            </w:r>
            <w:r>
              <w:rPr>
                <w:rFonts w:ascii="仿宋_GB2312" w:eastAsia="仿宋_GB2312" w:cs="黑体" w:hint="eastAsia"/>
                <w:kern w:val="0"/>
                <w:sz w:val="18"/>
                <w:szCs w:val="18"/>
              </w:rPr>
              <w:t>。</w:t>
            </w:r>
          </w:p>
        </w:tc>
      </w:tr>
      <w:tr>
        <w:trPr>
          <w:trHeight w:val="237"/>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1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3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26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90"/>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2、擅自改变行政处罚种类、幅度的；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3、违反法定程序进行行政处罚的；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4、违反委托处罚规定的；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5、对违法行为未依法制止的；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6、应当依法立案查处，无正当理由未依法立案查处的；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7、在制止以及查处违法案件中受阻，依照有关规定应当向本级人民政府或者上级国土资源主管部门报告而未报告的；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9、应当依法进行行政处罚而未依法处罚的；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10、应当依法移送追究刑事责任，而未依法移送有权机关的；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11、在行政处罚过程中发生腐败行为的；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i w:val="0"/>
                <w:color w:val="000000"/>
                <w:kern w:val="2"/>
                <w:sz w:val="18"/>
                <w:szCs w:val="18"/>
                <w:u w:val="none"/>
                <w:lang w:val="en-US" w:eastAsia="zh-CN" w:bidi="ar-SA"/>
              </w:rPr>
            </w:pPr>
            <w:r>
              <w:rPr>
                <w:rFonts w:ascii="仿宋" w:eastAsia="仿宋" w:cs="仿宋" w:hAnsi="仿宋" w:hint="eastAsia"/>
                <w:i w:val="0"/>
                <w:color w:val="000000"/>
                <w:kern w:val="0"/>
                <w:sz w:val="18"/>
                <w:szCs w:val="18"/>
                <w:u w:val="none"/>
                <w:lang w:val="en-US" w:eastAsia="zh-CN"/>
              </w:rPr>
              <w:t>12、其他违反法律法规规章文件规定的行为。</w:t>
            </w:r>
          </w:p>
        </w:tc>
      </w:tr>
      <w:tr>
        <w:trPr>
          <w:trHeight w:val="15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085E76B6-1A83-4A33-9324-25AA835E0AAE}">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1350</Characters>
  <Lines>0</Lines>
  <Paragraphs>3</Paragraphs>
  <CharactersWithSpaces>1801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2024-09-27T08:36:10Z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62D173F53DC04AE482358AE28E53AE0B_12</vt:lpwstr>
  </property>
</Properties>
</file>